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BA45C" w14:textId="77777777" w:rsidR="00356F83" w:rsidRPr="00CD30B0" w:rsidRDefault="00356F83" w:rsidP="00EC3D43">
      <w:pPr>
        <w:rPr>
          <w:rFonts w:ascii="Arial" w:hAnsi="Arial" w:cs="Arial"/>
          <w:b/>
        </w:rPr>
      </w:pPr>
    </w:p>
    <w:p w14:paraId="04928747" w14:textId="3AEF1093" w:rsidR="00C30C26" w:rsidRPr="00CD30B0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FINANČNO ZAVAROVANJE ZA DOBRO IZVEDBO POGODBENIH OBVEZNOSTI</w:t>
      </w:r>
    </w:p>
    <w:p w14:paraId="045C6D10" w14:textId="05C654AD" w:rsidR="00C30C26" w:rsidRDefault="00C30C26" w:rsidP="00C30C26">
      <w:pPr>
        <w:jc w:val="center"/>
        <w:rPr>
          <w:rFonts w:ascii="Arial" w:hAnsi="Arial" w:cs="Arial"/>
          <w:b/>
        </w:rPr>
      </w:pPr>
      <w:r w:rsidRPr="00CD30B0">
        <w:rPr>
          <w:rFonts w:ascii="Arial" w:hAnsi="Arial" w:cs="Arial"/>
          <w:b/>
        </w:rPr>
        <w:t>MENIČNA IZJAVA S POOBLASTILOM ZA IZPOLNITEV</w:t>
      </w:r>
    </w:p>
    <w:p w14:paraId="75D86E06" w14:textId="77777777" w:rsidR="0071608F" w:rsidRPr="00CD30B0" w:rsidRDefault="0071608F" w:rsidP="00C30C26">
      <w:pPr>
        <w:jc w:val="center"/>
        <w:rPr>
          <w:rFonts w:ascii="Arial" w:hAnsi="Arial" w:cs="Arial"/>
          <w:b/>
        </w:rPr>
      </w:pPr>
    </w:p>
    <w:p w14:paraId="7A81D11E" w14:textId="61405565" w:rsidR="0071608F" w:rsidRDefault="0071608F" w:rsidP="0071608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Ustrezno označi:</w:t>
      </w:r>
    </w:p>
    <w:p w14:paraId="24AB1BA2" w14:textId="7CBC7967" w:rsidR="0059509B" w:rsidRPr="0071608F" w:rsidRDefault="0071608F" w:rsidP="00C30C26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sklop 1 </w:t>
      </w:r>
      <w:r w:rsidRPr="0071608F">
        <w:rPr>
          <w:rFonts w:ascii="Arial" w:hAnsi="Arial" w:cs="Arial"/>
          <w:bCs/>
        </w:rPr>
        <w:t>(</w:t>
      </w:r>
      <w:r w:rsidRPr="0071608F">
        <w:rPr>
          <w:rFonts w:ascii="Arial" w:hAnsi="Arial" w:cs="Arial"/>
          <w:bCs/>
          <w:iCs/>
          <w:kern w:val="0"/>
        </w:rPr>
        <w:t>do višine 10% pogodbene vrednosti (z DVD))</w:t>
      </w:r>
    </w:p>
    <w:p w14:paraId="6917B88F" w14:textId="02DF140F" w:rsidR="0071608F" w:rsidRPr="00CD30B0" w:rsidRDefault="0071608F" w:rsidP="00C30C2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sklop 2 </w:t>
      </w:r>
      <w:r w:rsidRPr="0071608F">
        <w:rPr>
          <w:rFonts w:ascii="Arial" w:hAnsi="Arial" w:cs="Arial"/>
          <w:bCs/>
        </w:rPr>
        <w:t>(</w:t>
      </w:r>
      <w:r w:rsidRPr="0071608F">
        <w:rPr>
          <w:rFonts w:ascii="Arial" w:hAnsi="Arial" w:cs="Arial"/>
          <w:bCs/>
          <w:iCs/>
          <w:kern w:val="0"/>
        </w:rPr>
        <w:t>do višine 10% pogodbene vrednosti (z DVD))</w:t>
      </w:r>
    </w:p>
    <w:p w14:paraId="17A7E08C" w14:textId="77777777" w:rsidR="00EC3D43" w:rsidRDefault="00EC3D43" w:rsidP="00C30C26">
      <w:pPr>
        <w:rPr>
          <w:rFonts w:ascii="Arial" w:hAnsi="Arial" w:cs="Arial"/>
        </w:rPr>
      </w:pPr>
    </w:p>
    <w:p w14:paraId="5EA78D6B" w14:textId="77777777" w:rsidR="0071608F" w:rsidRPr="00CD30B0" w:rsidRDefault="0071608F" w:rsidP="00C30C26">
      <w:pPr>
        <w:rPr>
          <w:rFonts w:ascii="Arial" w:hAnsi="Arial" w:cs="Arial"/>
        </w:rPr>
      </w:pPr>
    </w:p>
    <w:p w14:paraId="2901364F" w14:textId="52998189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Ponudnik: ______________________________________________________________ </w:t>
      </w:r>
    </w:p>
    <w:p w14:paraId="2E8D2C26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                   (firma in sedež družbe oziroma samostojnega podjetnika)</w:t>
      </w:r>
    </w:p>
    <w:p w14:paraId="78E37129" w14:textId="77777777" w:rsidR="00C30C26" w:rsidRPr="00CD30B0" w:rsidRDefault="00C30C26" w:rsidP="00C30C26">
      <w:pPr>
        <w:rPr>
          <w:rFonts w:ascii="Arial" w:hAnsi="Arial" w:cs="Arial"/>
        </w:rPr>
      </w:pPr>
    </w:p>
    <w:p w14:paraId="48793D69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Zakoniti zastopnik (izdajatelj menice): ___________________________________________________</w:t>
      </w:r>
    </w:p>
    <w:p w14:paraId="6E35C75F" w14:textId="77777777" w:rsidR="00C30C26" w:rsidRPr="00CD30B0" w:rsidRDefault="00C30C26" w:rsidP="00C30C26">
      <w:pPr>
        <w:rPr>
          <w:rFonts w:ascii="Arial" w:hAnsi="Arial" w:cs="Arial"/>
        </w:rPr>
      </w:pPr>
    </w:p>
    <w:p w14:paraId="076AD987" w14:textId="38B982FA" w:rsidR="00EC3D43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nepreklicno in brezpogojno izjavljam, da pooblaščam Komunalo Slovenj Gradec d.o.o., Pameče 177</w:t>
      </w:r>
      <w:r w:rsidR="00E11B0B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>, 2380 Slovenj Gradec, da lahko podpisan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 bianko menic</w:t>
      </w:r>
      <w:r w:rsidR="00EC3D43" w:rsidRPr="00CD30B0">
        <w:rPr>
          <w:rFonts w:ascii="Arial" w:hAnsi="Arial" w:cs="Arial"/>
        </w:rPr>
        <w:t>o</w:t>
      </w:r>
      <w:r w:rsidRPr="00CD30B0">
        <w:rPr>
          <w:rFonts w:ascii="Arial" w:hAnsi="Arial" w:cs="Arial"/>
        </w:rPr>
        <w:t xml:space="preserve">, ki </w:t>
      </w:r>
      <w:r w:rsidR="00EC3D43" w:rsidRPr="00CD30B0">
        <w:rPr>
          <w:rFonts w:ascii="Arial" w:hAnsi="Arial" w:cs="Arial"/>
        </w:rPr>
        <w:t>je</w:t>
      </w:r>
      <w:r w:rsidRPr="00CD30B0">
        <w:rPr>
          <w:rFonts w:ascii="Arial" w:hAnsi="Arial" w:cs="Arial"/>
        </w:rPr>
        <w:t xml:space="preserve"> </w:t>
      </w:r>
      <w:r w:rsidR="00EC3D43" w:rsidRPr="00CD30B0">
        <w:rPr>
          <w:rFonts w:ascii="Arial" w:hAnsi="Arial" w:cs="Arial"/>
        </w:rPr>
        <w:t xml:space="preserve">bila </w:t>
      </w:r>
      <w:r w:rsidRPr="00CD30B0">
        <w:rPr>
          <w:rFonts w:ascii="Arial" w:hAnsi="Arial" w:cs="Arial"/>
        </w:rPr>
        <w:t>izročen</w:t>
      </w:r>
      <w:r w:rsidR="00EC3D43" w:rsidRPr="00CD30B0">
        <w:rPr>
          <w:rFonts w:ascii="Arial" w:hAnsi="Arial" w:cs="Arial"/>
        </w:rPr>
        <w:t>a</w:t>
      </w:r>
      <w:r w:rsidRPr="00CD30B0">
        <w:rPr>
          <w:rFonts w:ascii="Arial" w:hAnsi="Arial" w:cs="Arial"/>
        </w:rPr>
        <w:t xml:space="preserve"> kot zavarovanje za dobro izvedbo</w:t>
      </w:r>
      <w:r w:rsidR="004A1C84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pogodbenih obveznosti po ponudbi ______</w:t>
      </w:r>
      <w:r w:rsidR="00110A91" w:rsidRPr="00CD30B0">
        <w:rPr>
          <w:rFonts w:ascii="Arial" w:hAnsi="Arial" w:cs="Arial"/>
        </w:rPr>
        <w:t>_______</w:t>
      </w:r>
      <w:r w:rsidRPr="00CD30B0">
        <w:rPr>
          <w:rFonts w:ascii="Arial" w:hAnsi="Arial" w:cs="Arial"/>
        </w:rPr>
        <w:t xml:space="preserve"> za javni razpis </w:t>
      </w:r>
      <w:bookmarkStart w:id="0" w:name="_Hlk144726114"/>
      <w:r w:rsidR="00EC3D43" w:rsidRPr="00CD30B0">
        <w:rPr>
          <w:rFonts w:ascii="Arial" w:hAnsi="Arial" w:cs="Arial"/>
          <w:b/>
          <w:bCs/>
        </w:rPr>
        <w:t>»</w:t>
      </w:r>
      <w:r w:rsidR="00A81BE3">
        <w:rPr>
          <w:rFonts w:ascii="Arial" w:hAnsi="Arial" w:cs="Arial"/>
          <w:b/>
          <w:bCs/>
        </w:rPr>
        <w:t>Dobava mineralnega agregata – lomljenca iz kamnoloma</w:t>
      </w:r>
      <w:r w:rsidR="00EC3D43" w:rsidRPr="00CD30B0">
        <w:rPr>
          <w:rFonts w:ascii="Arial" w:hAnsi="Arial" w:cs="Arial"/>
          <w:b/>
          <w:bCs/>
        </w:rPr>
        <w:t>«</w:t>
      </w:r>
      <w:r w:rsidR="00EC3D43" w:rsidRPr="00CD30B0">
        <w:rPr>
          <w:rFonts w:ascii="Arial" w:hAnsi="Arial" w:cs="Arial"/>
        </w:rPr>
        <w:t xml:space="preserve">, </w:t>
      </w:r>
      <w:bookmarkEnd w:id="0"/>
      <w:r w:rsidR="00EC3D43" w:rsidRPr="00CD30B0">
        <w:rPr>
          <w:rFonts w:ascii="Arial" w:hAnsi="Arial" w:cs="Arial"/>
          <w:b/>
        </w:rPr>
        <w:t>interna št. naročnika JN-</w:t>
      </w:r>
      <w:r w:rsidR="00A81BE3">
        <w:rPr>
          <w:rFonts w:ascii="Arial" w:hAnsi="Arial" w:cs="Arial"/>
          <w:b/>
        </w:rPr>
        <w:t>3Me</w:t>
      </w:r>
      <w:r w:rsidR="00EC3D43" w:rsidRPr="00CD30B0">
        <w:rPr>
          <w:rFonts w:ascii="Arial" w:hAnsi="Arial" w:cs="Arial"/>
          <w:b/>
        </w:rPr>
        <w:t>/202</w:t>
      </w:r>
      <w:r w:rsidR="00A81BE3">
        <w:rPr>
          <w:rFonts w:ascii="Arial" w:hAnsi="Arial" w:cs="Arial"/>
          <w:b/>
        </w:rPr>
        <w:t>4</w:t>
      </w:r>
      <w:r w:rsidR="00EC3D43" w:rsidRPr="00CD30B0">
        <w:rPr>
          <w:rFonts w:ascii="Arial" w:hAnsi="Arial" w:cs="Arial"/>
          <w:b/>
        </w:rPr>
        <w:t xml:space="preserve">, </w:t>
      </w:r>
      <w:r w:rsidRPr="00CD30B0">
        <w:rPr>
          <w:rFonts w:ascii="Arial" w:hAnsi="Arial" w:cs="Arial"/>
        </w:rPr>
        <w:t xml:space="preserve">objavljenim na Portalu javnih naročil, skladno z določili </w:t>
      </w:r>
      <w:r w:rsidR="00E11B0B" w:rsidRPr="00CD30B0">
        <w:rPr>
          <w:rFonts w:ascii="Arial" w:hAnsi="Arial" w:cs="Arial"/>
        </w:rPr>
        <w:t xml:space="preserve">dokumentacije v zvezi oddajo javnega naročila </w:t>
      </w:r>
      <w:r w:rsidRPr="00CD30B0">
        <w:rPr>
          <w:rFonts w:ascii="Arial" w:hAnsi="Arial" w:cs="Arial"/>
        </w:rPr>
        <w:t xml:space="preserve">in ponudbe za predmetni javni razpis, brez poprejšnjega obvestila izpolni v vseh neizpolnjenih delih za znesek ___________ </w:t>
      </w:r>
      <w:r w:rsidRPr="00CD30B0">
        <w:rPr>
          <w:rFonts w:ascii="Arial" w:hAnsi="Arial" w:cs="Arial"/>
          <w:b/>
        </w:rPr>
        <w:t>EUR (</w:t>
      </w:r>
      <w:r w:rsidRPr="00CD30B0">
        <w:rPr>
          <w:rFonts w:ascii="Arial" w:hAnsi="Arial" w:cs="Arial"/>
          <w:b/>
          <w:iCs/>
          <w:kern w:val="0"/>
        </w:rPr>
        <w:t xml:space="preserve">do višine 10% </w:t>
      </w:r>
      <w:r w:rsidR="00CE1A0E" w:rsidRPr="00CD30B0">
        <w:rPr>
          <w:rFonts w:ascii="Arial" w:hAnsi="Arial" w:cs="Arial"/>
          <w:b/>
          <w:iCs/>
          <w:kern w:val="0"/>
        </w:rPr>
        <w:t>pogodbene</w:t>
      </w:r>
      <w:r w:rsidRPr="00CD30B0">
        <w:rPr>
          <w:rFonts w:ascii="Arial" w:hAnsi="Arial" w:cs="Arial"/>
          <w:b/>
          <w:iCs/>
          <w:kern w:val="0"/>
        </w:rPr>
        <w:t xml:space="preserve"> vrednosti (z </w:t>
      </w:r>
      <w:r w:rsidR="00EC3D43" w:rsidRPr="00CD30B0">
        <w:rPr>
          <w:rFonts w:ascii="Arial" w:hAnsi="Arial" w:cs="Arial"/>
          <w:b/>
          <w:iCs/>
          <w:kern w:val="0"/>
        </w:rPr>
        <w:t>D</w:t>
      </w:r>
      <w:r w:rsidR="00A81BE3">
        <w:rPr>
          <w:rFonts w:ascii="Arial" w:hAnsi="Arial" w:cs="Arial"/>
          <w:b/>
          <w:iCs/>
          <w:kern w:val="0"/>
        </w:rPr>
        <w:t>VD</w:t>
      </w:r>
      <w:r w:rsidRPr="00CD30B0">
        <w:rPr>
          <w:rFonts w:ascii="Arial" w:hAnsi="Arial" w:cs="Arial"/>
          <w:b/>
          <w:iCs/>
          <w:kern w:val="0"/>
        </w:rPr>
        <w:t>))</w:t>
      </w:r>
      <w:r w:rsidRPr="00CD30B0">
        <w:rPr>
          <w:rFonts w:ascii="Arial" w:hAnsi="Arial" w:cs="Arial"/>
          <w:iCs/>
          <w:kern w:val="0"/>
        </w:rPr>
        <w:t xml:space="preserve"> če:</w:t>
      </w:r>
    </w:p>
    <w:p w14:paraId="156D5039" w14:textId="77777777" w:rsidR="00C30C26" w:rsidRPr="00CD30B0" w:rsidRDefault="00C30C26" w:rsidP="00C30C26">
      <w:pPr>
        <w:rPr>
          <w:rFonts w:ascii="Arial" w:hAnsi="Arial" w:cs="Arial"/>
          <w:color w:val="FF0000"/>
        </w:rPr>
      </w:pPr>
    </w:p>
    <w:p w14:paraId="7BD4C492" w14:textId="578820A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bookmarkStart w:id="1" w:name="_Hlk145411218"/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pričel izvajati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C860881" w14:textId="0FADC883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2D011342" w14:textId="15E26E39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pravočasno (v roku) izpolnil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4C8F04" w14:textId="05A19961" w:rsidR="00EC3D43" w:rsidRPr="00CD30B0" w:rsidRDefault="00EC3D43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>izbrani ponudnik n</w:t>
      </w:r>
      <w:r w:rsidR="0037731A" w:rsidRPr="00CD30B0"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pravilno izpolnil (npr. v dogovorjeni kvaliteti, količini) svojih pogodbenih obveznosti v skladu z določili </w:t>
      </w:r>
      <w:r w:rsidR="00A81BE3">
        <w:rPr>
          <w:rFonts w:ascii="Arial" w:hAnsi="Arial" w:cs="Arial"/>
        </w:rPr>
        <w:t>okvirnega sporazuma</w:t>
      </w:r>
      <w:r w:rsidRPr="00CD30B0">
        <w:rPr>
          <w:rFonts w:ascii="Arial" w:hAnsi="Arial" w:cs="Arial"/>
        </w:rPr>
        <w:t xml:space="preserve"> ali</w:t>
      </w:r>
    </w:p>
    <w:p w14:paraId="1D173D3C" w14:textId="5F04D413" w:rsidR="00EC3D43" w:rsidRPr="00CD30B0" w:rsidRDefault="0037731A" w:rsidP="00EC3D43">
      <w:pPr>
        <w:pStyle w:val="Odstavekseznama"/>
        <w:numPr>
          <w:ilvl w:val="0"/>
          <w:numId w:val="40"/>
        </w:numPr>
        <w:spacing w:line="260" w:lineRule="atLeast"/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je </w:t>
      </w:r>
      <w:r w:rsidR="00EC3D43" w:rsidRPr="00CD30B0">
        <w:rPr>
          <w:rFonts w:ascii="Arial" w:hAnsi="Arial" w:cs="Arial"/>
        </w:rPr>
        <w:t xml:space="preserve">izbrani ponudnik prenehal izpolnjevati svoje pogodbene obveznosti v skladu z določili </w:t>
      </w:r>
      <w:r w:rsidR="00A81BE3">
        <w:rPr>
          <w:rFonts w:ascii="Arial" w:hAnsi="Arial" w:cs="Arial"/>
        </w:rPr>
        <w:t>okvirnega sporazuma</w:t>
      </w:r>
      <w:r w:rsidR="00EC3D43" w:rsidRPr="00CD30B0">
        <w:rPr>
          <w:rFonts w:ascii="Arial" w:hAnsi="Arial" w:cs="Arial"/>
        </w:rPr>
        <w:t xml:space="preserve"> ali</w:t>
      </w:r>
    </w:p>
    <w:p w14:paraId="1F94E3CA" w14:textId="28B6CCA3" w:rsidR="00EC3D43" w:rsidRPr="00CD30B0" w:rsidRDefault="0037731A" w:rsidP="00EC3D4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 xml:space="preserve">je </w:t>
      </w:r>
      <w:r w:rsidR="00EC3D43" w:rsidRPr="00CD30B0">
        <w:rPr>
          <w:rFonts w:ascii="Arial" w:hAnsi="Arial" w:cs="Arial"/>
          <w:iCs/>
        </w:rPr>
        <w:t xml:space="preserve">izbrani ponudnik podal zavajajoče ali lažne informacije, podatke ali dokumente, zaradi česar </w:t>
      </w:r>
      <w:r w:rsidRPr="00CD30B0">
        <w:rPr>
          <w:rFonts w:ascii="Arial" w:hAnsi="Arial" w:cs="Arial"/>
          <w:iCs/>
        </w:rPr>
        <w:t>je</w:t>
      </w:r>
      <w:r w:rsidR="00EC3D43" w:rsidRPr="00CD30B0">
        <w:rPr>
          <w:rFonts w:ascii="Arial" w:hAnsi="Arial" w:cs="Arial"/>
          <w:iCs/>
        </w:rPr>
        <w:t xml:space="preserve"> moral naročnik naročilo, </w:t>
      </w:r>
      <w:r w:rsidR="00A81BE3">
        <w:rPr>
          <w:rFonts w:ascii="Arial" w:hAnsi="Arial" w:cs="Arial"/>
        </w:rPr>
        <w:t>okvirn</w:t>
      </w:r>
      <w:r w:rsidR="00A81BE3">
        <w:rPr>
          <w:rFonts w:ascii="Arial" w:hAnsi="Arial" w:cs="Arial"/>
        </w:rPr>
        <w:t>i</w:t>
      </w:r>
      <w:r w:rsidR="00A81BE3">
        <w:rPr>
          <w:rFonts w:ascii="Arial" w:hAnsi="Arial" w:cs="Arial"/>
        </w:rPr>
        <w:t xml:space="preserve"> sporazum</w:t>
      </w:r>
      <w:r w:rsidR="00EC3D43" w:rsidRPr="00CD30B0">
        <w:rPr>
          <w:rFonts w:ascii="Arial" w:hAnsi="Arial" w:cs="Arial"/>
          <w:iCs/>
        </w:rPr>
        <w:t xml:space="preserve"> razveljaviti ali modificirati ali</w:t>
      </w:r>
    </w:p>
    <w:p w14:paraId="1DE4AE30" w14:textId="6B3097E7" w:rsidR="00A81BE3" w:rsidRPr="00A81BE3" w:rsidRDefault="00EC3D43" w:rsidP="00A81BE3">
      <w:pPr>
        <w:pStyle w:val="Odstavekseznama"/>
        <w:numPr>
          <w:ilvl w:val="0"/>
          <w:numId w:val="40"/>
        </w:numPr>
        <w:shd w:val="clear" w:color="auto" w:fill="FFFFFF"/>
        <w:rPr>
          <w:rFonts w:ascii="Arial" w:hAnsi="Arial" w:cs="Arial"/>
          <w:iCs/>
        </w:rPr>
      </w:pPr>
      <w:r w:rsidRPr="00CD30B0">
        <w:rPr>
          <w:rFonts w:ascii="Arial" w:hAnsi="Arial" w:cs="Arial"/>
          <w:iCs/>
        </w:rPr>
        <w:t>izbrani ponudnik n</w:t>
      </w:r>
      <w:r w:rsidR="0037731A" w:rsidRPr="00CD30B0">
        <w:rPr>
          <w:rFonts w:ascii="Arial" w:hAnsi="Arial" w:cs="Arial"/>
          <w:iCs/>
        </w:rPr>
        <w:t>i</w:t>
      </w:r>
      <w:r w:rsidRPr="00CD30B0">
        <w:rPr>
          <w:rFonts w:ascii="Arial" w:hAnsi="Arial" w:cs="Arial"/>
          <w:iCs/>
        </w:rPr>
        <w:t xml:space="preserve"> izpolnil svojih pogodbenih obveznosti zaradi tega, ker se je nad njim začel postopek zaradi insolventnosti. </w:t>
      </w:r>
    </w:p>
    <w:bookmarkEnd w:id="1"/>
    <w:p w14:paraId="173588FB" w14:textId="77777777" w:rsidR="00EC3D43" w:rsidRPr="00CD30B0" w:rsidRDefault="00EC3D43" w:rsidP="00C30C26">
      <w:pPr>
        <w:rPr>
          <w:rFonts w:ascii="Arial" w:hAnsi="Arial" w:cs="Arial"/>
          <w:color w:val="FF0000"/>
        </w:rPr>
      </w:pPr>
    </w:p>
    <w:p w14:paraId="1DAB50C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</w:t>
      </w:r>
    </w:p>
    <w:p w14:paraId="5047CE38" w14:textId="77777777" w:rsidR="00C30C26" w:rsidRPr="00CD30B0" w:rsidRDefault="00C30C26" w:rsidP="00C30C26">
      <w:pPr>
        <w:rPr>
          <w:rFonts w:ascii="Arial" w:hAnsi="Arial" w:cs="Arial"/>
        </w:rPr>
      </w:pPr>
    </w:p>
    <w:p w14:paraId="6DBF1CF2" w14:textId="38C312B4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Ponudnik se odreka vsem ugovorom proti tako izpolnjeni menici in se zavezuje menice plačati ko dospe, v gotovini.</w:t>
      </w:r>
    </w:p>
    <w:p w14:paraId="57C6719D" w14:textId="77777777" w:rsidR="00C30C26" w:rsidRPr="00CD30B0" w:rsidRDefault="00C30C26" w:rsidP="00C30C26">
      <w:pPr>
        <w:rPr>
          <w:rFonts w:ascii="Arial" w:hAnsi="Arial" w:cs="Arial"/>
        </w:rPr>
      </w:pPr>
    </w:p>
    <w:p w14:paraId="01091B26" w14:textId="048FE3E0" w:rsidR="00097BB0" w:rsidRPr="00CD30B0" w:rsidRDefault="00C30C26" w:rsidP="00097BB0">
      <w:pPr>
        <w:rPr>
          <w:rFonts w:ascii="Arial" w:hAnsi="Arial" w:cs="Arial"/>
        </w:rPr>
      </w:pPr>
      <w:bookmarkStart w:id="2" w:name="_Hlk145664833"/>
      <w:r w:rsidRPr="00CD30B0">
        <w:rPr>
          <w:rFonts w:ascii="Arial" w:hAnsi="Arial" w:cs="Arial"/>
        </w:rPr>
        <w:t xml:space="preserve">Pooblaščamo Komunalo Slovenj Gradec d.o.o., da menico domicilira pri </w:t>
      </w:r>
      <w:r w:rsidR="00097BB0" w:rsidRPr="00CD30B0">
        <w:rPr>
          <w:rFonts w:ascii="Arial" w:hAnsi="Arial" w:cs="Arial"/>
        </w:rPr>
        <w:t xml:space="preserve">katerikoli </w:t>
      </w:r>
      <w:r w:rsidRPr="00CD30B0">
        <w:rPr>
          <w:rFonts w:ascii="Arial" w:hAnsi="Arial" w:cs="Arial"/>
        </w:rPr>
        <w:t>banki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 xml:space="preserve">ali </w:t>
      </w:r>
      <w:r w:rsidR="00097BB0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 w:rsidR="00CD30B0" w:rsidRPr="00CD30B0">
        <w:rPr>
          <w:rFonts w:ascii="Arial" w:hAnsi="Arial" w:cs="Arial"/>
        </w:rPr>
        <w:t>.</w:t>
      </w:r>
    </w:p>
    <w:bookmarkEnd w:id="2"/>
    <w:p w14:paraId="1B4DE01D" w14:textId="77777777" w:rsidR="00C30C26" w:rsidRPr="00CD30B0" w:rsidRDefault="00C30C26" w:rsidP="00C30C26">
      <w:pPr>
        <w:rPr>
          <w:rFonts w:ascii="Arial" w:hAnsi="Arial" w:cs="Arial"/>
        </w:rPr>
      </w:pPr>
    </w:p>
    <w:p w14:paraId="159B8A49" w14:textId="6AA48D1D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Veljavnost menične izjave začne teči z dnem</w:t>
      </w:r>
      <w:r w:rsidR="00BF141D" w:rsidRPr="00CD30B0">
        <w:rPr>
          <w:rFonts w:ascii="Arial" w:hAnsi="Arial" w:cs="Arial"/>
        </w:rPr>
        <w:t xml:space="preserve"> podpisa </w:t>
      </w:r>
      <w:r w:rsidR="004D76A5">
        <w:rPr>
          <w:rFonts w:ascii="Arial" w:hAnsi="Arial" w:cs="Arial"/>
        </w:rPr>
        <w:t>okvirnega sporazuma</w:t>
      </w:r>
      <w:r w:rsidR="00BF141D" w:rsidRPr="00CD30B0">
        <w:rPr>
          <w:rFonts w:ascii="Arial" w:hAnsi="Arial" w:cs="Arial"/>
        </w:rPr>
        <w:t>, t</w:t>
      </w:r>
      <w:r w:rsidR="00511066" w:rsidRPr="00CD30B0">
        <w:rPr>
          <w:rFonts w:ascii="Arial" w:hAnsi="Arial" w:cs="Arial"/>
        </w:rPr>
        <w:t>o je</w:t>
      </w:r>
      <w:r w:rsidR="00BF141D" w:rsidRPr="00CD30B0">
        <w:rPr>
          <w:rFonts w:ascii="Arial" w:hAnsi="Arial" w:cs="Arial"/>
        </w:rPr>
        <w:t xml:space="preserve"> z dnem ________________ in </w:t>
      </w:r>
      <w:r w:rsidRPr="00CD30B0">
        <w:rPr>
          <w:rFonts w:ascii="Arial" w:hAnsi="Arial" w:cs="Arial"/>
        </w:rPr>
        <w:t xml:space="preserve">velja </w:t>
      </w:r>
      <w:r w:rsidR="0037731A" w:rsidRPr="00CD30B0">
        <w:rPr>
          <w:rFonts w:ascii="Arial" w:hAnsi="Arial" w:cs="Arial"/>
        </w:rPr>
        <w:t xml:space="preserve">vsaj </w:t>
      </w:r>
      <w:r w:rsidRPr="00CD30B0">
        <w:rPr>
          <w:rFonts w:ascii="Arial" w:hAnsi="Arial" w:cs="Arial"/>
          <w:iCs/>
          <w:kern w:val="0"/>
        </w:rPr>
        <w:t xml:space="preserve">30 dni po izteku veljavnosti </w:t>
      </w:r>
      <w:r w:rsidR="004D76A5">
        <w:rPr>
          <w:rFonts w:ascii="Arial" w:hAnsi="Arial" w:cs="Arial"/>
        </w:rPr>
        <w:t>okvirnega sporazuma</w:t>
      </w:r>
      <w:r w:rsidR="0037731A" w:rsidRPr="00CD30B0">
        <w:rPr>
          <w:rFonts w:ascii="Arial" w:hAnsi="Arial" w:cs="Arial"/>
        </w:rPr>
        <w:t xml:space="preserve"> </w:t>
      </w:r>
      <w:r w:rsidRPr="00CD30B0">
        <w:rPr>
          <w:rFonts w:ascii="Arial" w:hAnsi="Arial" w:cs="Arial"/>
        </w:rPr>
        <w:t>do dne ________________.</w:t>
      </w:r>
    </w:p>
    <w:p w14:paraId="0B14CC85" w14:textId="77777777" w:rsidR="00C30C26" w:rsidRPr="00CD30B0" w:rsidRDefault="00C30C26" w:rsidP="00C30C26">
      <w:pPr>
        <w:rPr>
          <w:rFonts w:ascii="Arial" w:hAnsi="Arial" w:cs="Arial"/>
        </w:rPr>
      </w:pPr>
    </w:p>
    <w:p w14:paraId="37F6AE0F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0D804194" w14:textId="77777777" w:rsidR="00C30C26" w:rsidRPr="00CD30B0" w:rsidRDefault="00C30C26" w:rsidP="00C30C26">
      <w:pPr>
        <w:rPr>
          <w:rFonts w:ascii="Arial" w:hAnsi="Arial" w:cs="Arial"/>
        </w:rPr>
      </w:pPr>
    </w:p>
    <w:p w14:paraId="0C60933A" w14:textId="49266E0E" w:rsidR="00C30C26" w:rsidRPr="00CD30B0" w:rsidRDefault="00C30C26" w:rsidP="00C30C26">
      <w:pPr>
        <w:rPr>
          <w:rFonts w:ascii="Arial" w:hAnsi="Arial" w:cs="Arial"/>
        </w:rPr>
      </w:pPr>
      <w:bookmarkStart w:id="3" w:name="_Hlk145664909"/>
      <w:r w:rsidRPr="00CD30B0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</w:t>
      </w:r>
      <w:r w:rsidR="00097BB0" w:rsidRPr="00CD30B0">
        <w:rPr>
          <w:rFonts w:ascii="Arial" w:hAnsi="Arial" w:cs="Arial"/>
        </w:rPr>
        <w:t xml:space="preserve">ali  drugi osebi, ki vodi katerikoli račun izdajatelja menice, v katerega breme je možno poplačilo te menice v skladu z vsakokrat veljavnimi predpisi, </w:t>
      </w:r>
      <w:r w:rsidRPr="00CD30B0">
        <w:rPr>
          <w:rFonts w:ascii="Arial" w:hAnsi="Arial" w:cs="Arial"/>
        </w:rPr>
        <w:t>izplačilo take menice.</w:t>
      </w:r>
    </w:p>
    <w:p w14:paraId="0E7DAF4A" w14:textId="77777777" w:rsidR="00097BB0" w:rsidRPr="00CD30B0" w:rsidRDefault="00097BB0" w:rsidP="00C30C26">
      <w:pPr>
        <w:rPr>
          <w:rFonts w:ascii="Arial" w:hAnsi="Arial" w:cs="Arial"/>
        </w:rPr>
      </w:pPr>
    </w:p>
    <w:p w14:paraId="4696633E" w14:textId="77777777" w:rsidR="00097BB0" w:rsidRPr="00CD30B0" w:rsidRDefault="00097BB0" w:rsidP="00097BB0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6FFCBDFB" w14:textId="77777777" w:rsidR="00C30C26" w:rsidRPr="00CD30B0" w:rsidRDefault="00C30C26" w:rsidP="00C30C26">
      <w:pPr>
        <w:rPr>
          <w:rFonts w:ascii="Arial" w:hAnsi="Arial" w:cs="Arial"/>
        </w:rPr>
      </w:pPr>
    </w:p>
    <w:bookmarkEnd w:id="3"/>
    <w:p w14:paraId="204AEB72" w14:textId="3C93B5E3" w:rsidR="007D414F" w:rsidRPr="00CD30B0" w:rsidRDefault="007D414F" w:rsidP="007D414F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 w:rsidR="00473DCF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 v skladu z vsakokrat veljavnimi predpisi, da </w:t>
      </w:r>
      <w:r w:rsidR="00CD30B0" w:rsidRPr="00CD30B0">
        <w:rPr>
          <w:rFonts w:ascii="Arial" w:hAnsi="Arial" w:cs="Arial"/>
        </w:rPr>
        <w:t>Komunal</w:t>
      </w:r>
      <w:r w:rsidR="00473DCF">
        <w:rPr>
          <w:rFonts w:ascii="Arial" w:hAnsi="Arial" w:cs="Arial"/>
        </w:rPr>
        <w:t>i</w:t>
      </w:r>
      <w:r w:rsidR="00CD30B0" w:rsidRPr="00CD30B0">
        <w:rPr>
          <w:rFonts w:ascii="Arial" w:hAnsi="Arial" w:cs="Arial"/>
        </w:rPr>
        <w:t xml:space="preserve"> Slovenj Gradec d.o.o., Pameče 177A, 2380 Slovenj Gradec </w:t>
      </w:r>
      <w:r w:rsidRPr="00CD30B0">
        <w:rPr>
          <w:rFonts w:ascii="Arial" w:hAnsi="Arial" w:cs="Arial"/>
        </w:rPr>
        <w:t>proti posredovanju kopije te menične izjave v primeru, če bo izpolnjen pogoj za unovčitev menice, posreduje podatke o obstoju takega računa pri tej banki ali drugi osebi in podatek, če stanje na računu zadošča za unovčitev menice.</w:t>
      </w:r>
    </w:p>
    <w:p w14:paraId="1332D610" w14:textId="77777777" w:rsidR="007D414F" w:rsidRPr="00CD30B0" w:rsidRDefault="007D414F" w:rsidP="00C30C26">
      <w:pPr>
        <w:rPr>
          <w:rFonts w:ascii="Arial" w:hAnsi="Arial" w:cs="Arial"/>
          <w:b/>
        </w:rPr>
      </w:pPr>
    </w:p>
    <w:p w14:paraId="10BA82D2" w14:textId="77777777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5E395AAD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59587504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Kraj in datum: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Žig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podpis zakonitega zastopnika</w:t>
      </w:r>
    </w:p>
    <w:p w14:paraId="318DEFF3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gospodarskega subjekta</w:t>
      </w:r>
    </w:p>
    <w:p w14:paraId="2D3AFA6C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CD30B0" w:rsidRDefault="00C30C26" w:rsidP="00C30C26">
      <w:pPr>
        <w:ind w:left="540" w:hanging="540"/>
        <w:rPr>
          <w:rFonts w:ascii="Arial" w:hAnsi="Arial" w:cs="Arial"/>
        </w:rPr>
      </w:pPr>
      <w:r w:rsidRPr="00CD30B0">
        <w:rPr>
          <w:rFonts w:ascii="Arial" w:hAnsi="Arial" w:cs="Arial"/>
        </w:rPr>
        <w:t>_____________________</w:t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</w:r>
      <w:r w:rsidRPr="00CD30B0">
        <w:rPr>
          <w:rFonts w:ascii="Arial" w:hAnsi="Arial" w:cs="Arial"/>
        </w:rPr>
        <w:tab/>
        <w:t>________________</w:t>
      </w:r>
    </w:p>
    <w:p w14:paraId="53546D4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8F22186" w14:textId="0D182F61" w:rsidR="00C30C26" w:rsidRPr="00CD30B0" w:rsidRDefault="00C30C26" w:rsidP="00C30C26">
      <w:pPr>
        <w:rPr>
          <w:rFonts w:ascii="Arial" w:hAnsi="Arial" w:cs="Arial"/>
        </w:rPr>
      </w:pPr>
      <w:r w:rsidRPr="00CD30B0">
        <w:rPr>
          <w:rFonts w:ascii="Arial" w:hAnsi="Arial" w:cs="Arial"/>
          <w:b/>
        </w:rPr>
        <w:t xml:space="preserve">Priloga: </w:t>
      </w:r>
      <w:r w:rsidR="004A1C84">
        <w:rPr>
          <w:rFonts w:ascii="Arial" w:hAnsi="Arial" w:cs="Arial"/>
        </w:rPr>
        <w:t>dve</w:t>
      </w:r>
      <w:r w:rsidRPr="00CD30B0">
        <w:rPr>
          <w:rFonts w:ascii="Arial" w:hAnsi="Arial" w:cs="Arial"/>
        </w:rPr>
        <w:t xml:space="preserve"> (</w:t>
      </w:r>
      <w:r w:rsidR="004A1C84">
        <w:rPr>
          <w:rFonts w:ascii="Arial" w:hAnsi="Arial" w:cs="Arial"/>
        </w:rPr>
        <w:t>2</w:t>
      </w:r>
      <w:r w:rsidRPr="00CD30B0">
        <w:rPr>
          <w:rFonts w:ascii="Arial" w:hAnsi="Arial" w:cs="Arial"/>
        </w:rPr>
        <w:t>) bianco menic</w:t>
      </w:r>
      <w:r w:rsidR="004A1C84">
        <w:rPr>
          <w:rFonts w:ascii="Arial" w:hAnsi="Arial" w:cs="Arial"/>
        </w:rPr>
        <w:t>i</w:t>
      </w:r>
    </w:p>
    <w:p w14:paraId="2BFD09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25704A9D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FEB2F0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C779F51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27D1B8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36A584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06CF16D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51ACFC0B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44E1114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1F2195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6FC3CA3E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532950C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408CD62F" w14:textId="77777777" w:rsidR="00C30C26" w:rsidRPr="00CD30B0" w:rsidRDefault="00C30C26" w:rsidP="00C30C26">
      <w:pPr>
        <w:rPr>
          <w:rFonts w:ascii="Arial" w:hAnsi="Arial" w:cs="Arial"/>
          <w:b/>
        </w:rPr>
      </w:pPr>
    </w:p>
    <w:p w14:paraId="7601A75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87D550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34A03A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CF39600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57CE82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86D5B6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06581174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7BA247DC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ABB005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48C7547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3B7BE6E1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1B552786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2CD9F4BB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408E747D" w14:textId="77777777" w:rsidR="00C30C26" w:rsidRPr="00CD30B0" w:rsidRDefault="00C30C26" w:rsidP="00C30C26">
      <w:pPr>
        <w:rPr>
          <w:rFonts w:ascii="Arial" w:hAnsi="Arial" w:cs="Arial"/>
          <w:b/>
          <w:color w:val="FF0000"/>
        </w:rPr>
      </w:pPr>
    </w:p>
    <w:p w14:paraId="682655CB" w14:textId="3AE1195A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1B52E80" w14:textId="77777777" w:rsidR="0059509B" w:rsidRPr="00CD30B0" w:rsidRDefault="0059509B" w:rsidP="00F32AB4">
      <w:pPr>
        <w:rPr>
          <w:rFonts w:ascii="Arial" w:hAnsi="Arial" w:cs="Arial"/>
          <w:color w:val="FF0000"/>
        </w:rPr>
      </w:pPr>
    </w:p>
    <w:p w14:paraId="7CE17295" w14:textId="6FF5A7B3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3E2F7BAF" w14:textId="3EA8B39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68FE07C9" w14:textId="747D8DBF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0FB3CF87" w14:textId="002D1A54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1EA91AA3" w14:textId="4865ADFC" w:rsidR="00C30C26" w:rsidRPr="00CD30B0" w:rsidRDefault="00C30C26" w:rsidP="00F32AB4">
      <w:pPr>
        <w:rPr>
          <w:rFonts w:ascii="Arial" w:hAnsi="Arial" w:cs="Arial"/>
          <w:color w:val="FF0000"/>
        </w:rPr>
      </w:pPr>
    </w:p>
    <w:p w14:paraId="20DEC0CC" w14:textId="77777777" w:rsidR="00785247" w:rsidRPr="00CD30B0" w:rsidRDefault="00785247" w:rsidP="00F32AB4">
      <w:pPr>
        <w:rPr>
          <w:rFonts w:ascii="Arial" w:hAnsi="Arial" w:cs="Arial"/>
          <w:color w:val="FF0000"/>
        </w:rPr>
      </w:pPr>
    </w:p>
    <w:sectPr w:rsidR="00785247" w:rsidRPr="00CD30B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4D8B5B0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A101EE">
      <w:rPr>
        <w:rFonts w:ascii="Arial" w:hAnsi="Arial" w:cs="Arial"/>
        <w:noProof/>
        <w:sz w:val="16"/>
        <w:szCs w:val="16"/>
      </w:rPr>
      <w:t>4Me</w:t>
    </w:r>
    <w:r w:rsidRPr="00A7360F">
      <w:rPr>
        <w:rFonts w:ascii="Arial" w:hAnsi="Arial" w:cs="Arial"/>
        <w:noProof/>
        <w:sz w:val="16"/>
        <w:szCs w:val="16"/>
      </w:rPr>
      <w:t>/202</w:t>
    </w:r>
    <w:r w:rsidR="00A101EE">
      <w:rPr>
        <w:rFonts w:ascii="Arial" w:hAnsi="Arial" w:cs="Arial"/>
        <w:noProof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7"/>
  </w:num>
  <w:num w:numId="7" w16cid:durableId="381638724">
    <w:abstractNumId w:val="26"/>
  </w:num>
  <w:num w:numId="8" w16cid:durableId="991179954">
    <w:abstractNumId w:val="36"/>
  </w:num>
  <w:num w:numId="9" w16cid:durableId="919950837">
    <w:abstractNumId w:val="35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7"/>
  </w:num>
  <w:num w:numId="14" w16cid:durableId="1244486584">
    <w:abstractNumId w:val="20"/>
  </w:num>
  <w:num w:numId="15" w16cid:durableId="183253536">
    <w:abstractNumId w:val="24"/>
  </w:num>
  <w:num w:numId="16" w16cid:durableId="527834490">
    <w:abstractNumId w:val="19"/>
  </w:num>
  <w:num w:numId="17" w16cid:durableId="567805485">
    <w:abstractNumId w:val="39"/>
  </w:num>
  <w:num w:numId="18" w16cid:durableId="259144137">
    <w:abstractNumId w:val="29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30"/>
  </w:num>
  <w:num w:numId="23" w16cid:durableId="1243492187">
    <w:abstractNumId w:val="16"/>
  </w:num>
  <w:num w:numId="24" w16cid:durableId="1867668624">
    <w:abstractNumId w:val="34"/>
  </w:num>
  <w:num w:numId="25" w16cid:durableId="1491289386">
    <w:abstractNumId w:val="25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8"/>
  </w:num>
  <w:num w:numId="29" w16cid:durableId="1858035782">
    <w:abstractNumId w:val="33"/>
  </w:num>
  <w:num w:numId="30" w16cid:durableId="1277255599">
    <w:abstractNumId w:val="21"/>
  </w:num>
  <w:num w:numId="31" w16cid:durableId="720635940">
    <w:abstractNumId w:val="32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8"/>
  </w:num>
  <w:num w:numId="36" w16cid:durableId="1609655353">
    <w:abstractNumId w:val="31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BB0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1A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015B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3DCF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1C8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D76A5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1066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08F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14F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0E7A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8E8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1EE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1BE3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0B0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DF7B97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3D43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3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668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2024-02-28T05:56:00Z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